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规模以上工业企业纳统统计数据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真实性承诺书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</w:t>
      </w:r>
      <w:r>
        <w:rPr>
          <w:rFonts w:ascii="仿宋_GB2312" w:hAnsi="仿宋_GB2312" w:eastAsia="仿宋_GB2312" w:cs="仿宋_GB2312"/>
          <w:sz w:val="32"/>
          <w:szCs w:val="32"/>
        </w:rPr>
        <w:t>__________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（单位名称）、企业代码</w:t>
      </w:r>
      <w:r>
        <w:rPr>
          <w:rFonts w:ascii="仿宋_GB2312" w:hAnsi="仿宋_GB2312" w:eastAsia="仿宋_GB2312" w:cs="仿宋_GB2312"/>
          <w:sz w:val="32"/>
          <w:szCs w:val="32"/>
        </w:rPr>
        <w:t>______</w:t>
      </w:r>
      <w:r>
        <w:rPr>
          <w:rFonts w:hint="eastAsia" w:ascii="仿宋_GB2312" w:hAnsi="仿宋_GB2312" w:eastAsia="仿宋_GB2312" w:cs="仿宋_GB2312"/>
          <w:sz w:val="32"/>
          <w:szCs w:val="32"/>
        </w:rPr>
        <w:t>郑重承诺：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本单位已认真学习统计法律法规和《工业统计报表制度》，知晓统计调查对象的法定义务、合法权益等相关内容，清楚本单位应当真实准确完整及时上报统计数据的法律责任。承诺按照《中华人民共和国统计法》要求和《工业统计报表制度》规定，自主登录统计联网直报系统独立报送数据，并对上报数据的真实性负责。若有违法违规报送统计数据情况，自愿承担相应的法律责任及纳入统计失信企业名单等后果。</w:t>
      </w:r>
    </w:p>
    <w:p>
      <w:pPr>
        <w:spacing w:line="600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承诺单位（盖章）：</w:t>
      </w:r>
    </w:p>
    <w:p>
      <w:pPr>
        <w:spacing w:line="600" w:lineRule="exact"/>
        <w:ind w:firstLine="42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单位负责人（签字）：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统计负责人（签字）：</w:t>
      </w:r>
    </w:p>
    <w:p>
      <w:pPr>
        <w:spacing w:line="600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  </w:t>
      </w:r>
    </w:p>
    <w:p>
      <w:pPr>
        <w:spacing w:line="600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</w:p>
    <w:p>
      <w:pPr>
        <w:widowControl/>
        <w:jc w:val="left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20E4"/>
    <w:rsid w:val="001079FA"/>
    <w:rsid w:val="002960D2"/>
    <w:rsid w:val="005F6F00"/>
    <w:rsid w:val="00611408"/>
    <w:rsid w:val="009258C6"/>
    <w:rsid w:val="009B20E4"/>
    <w:rsid w:val="009D4ECF"/>
    <w:rsid w:val="009E2143"/>
    <w:rsid w:val="00A227AE"/>
    <w:rsid w:val="00A752D4"/>
    <w:rsid w:val="00C364DB"/>
    <w:rsid w:val="00E811D6"/>
    <w:rsid w:val="00FC2736"/>
    <w:rsid w:val="717276C3"/>
    <w:rsid w:val="8F5E9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51</Words>
  <Characters>291</Characters>
  <Lines>0</Lines>
  <Paragraphs>0</Paragraphs>
  <TotalTime>45</TotalTime>
  <ScaleCrop>false</ScaleCrop>
  <LinksUpToDate>false</LinksUpToDate>
  <CharactersWithSpaces>0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2022-07-06T14:51:00Z</dcterms:created>
  <dc:creator>Administrator</dc:creator>
  <cp:lastModifiedBy>greatwall</cp:lastModifiedBy>
  <dcterms:modified xsi:type="dcterms:W3CDTF">2024-11-06T15:03:23Z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3B5452049C5CD33ABB142B674C71BD5F</vt:lpwstr>
  </property>
</Properties>
</file>